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A3E12" w14:textId="77777777" w:rsidR="003E7063" w:rsidRPr="00690BA6" w:rsidRDefault="003E7063" w:rsidP="003E706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PLOMER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BBBF9E0" w14:textId="77777777" w:rsidR="003E7063" w:rsidRDefault="003E7063" w:rsidP="003E70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56DEF33" w14:textId="77777777" w:rsidR="003E7063" w:rsidRDefault="003E7063" w:rsidP="003E70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7E55C9" w14:textId="77777777" w:rsidR="003E7063" w:rsidRDefault="003E7063" w:rsidP="003E70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ADED32" w14:textId="77777777" w:rsidR="003E7063" w:rsidRDefault="003E7063" w:rsidP="003E706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4D713D4D" w14:textId="77777777" w:rsidR="003E7063" w:rsidRDefault="003E7063" w:rsidP="003E706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C499E46" w14:textId="77777777" w:rsidR="003E7063" w:rsidRDefault="003E7063" w:rsidP="003E7063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7F499B19" w14:textId="77777777" w:rsidR="003E7063" w:rsidRDefault="003E7063" w:rsidP="003E706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5D00CB6" w14:textId="77777777" w:rsidR="003E7063" w:rsidRDefault="003E7063" w:rsidP="003E706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9847B0E" w14:textId="77777777" w:rsidR="003E7063" w:rsidRDefault="003E7063" w:rsidP="003E706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14 February 2021</w:t>
      </w:r>
    </w:p>
    <w:p w14:paraId="3A18695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30AC8" w14:textId="77777777" w:rsidR="003E7063" w:rsidRDefault="003E7063" w:rsidP="009139A6">
      <w:r>
        <w:separator/>
      </w:r>
    </w:p>
  </w:endnote>
  <w:endnote w:type="continuationSeparator" w:id="0">
    <w:p w14:paraId="164A3F2D" w14:textId="77777777" w:rsidR="003E7063" w:rsidRDefault="003E70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4B5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48D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1E7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E1E2C" w14:textId="77777777" w:rsidR="003E7063" w:rsidRDefault="003E7063" w:rsidP="009139A6">
      <w:r>
        <w:separator/>
      </w:r>
    </w:p>
  </w:footnote>
  <w:footnote w:type="continuationSeparator" w:id="0">
    <w:p w14:paraId="51674CAC" w14:textId="77777777" w:rsidR="003E7063" w:rsidRDefault="003E70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D91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611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303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063"/>
    <w:rsid w:val="000666E0"/>
    <w:rsid w:val="002510B7"/>
    <w:rsid w:val="003E7063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B831E"/>
  <w15:chartTrackingRefBased/>
  <w15:docId w15:val="{7FDC9176-B9DA-47F8-BD9A-A68C094FA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2021-03-30T10:14:00Z</dcterms:created>
  <dcterms:modified xsi:type="dcterms:W3CDTF">2021-03-30T10:14:00Z</dcterms:modified>
</cp:coreProperties>
</file>